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DA" w:rsidRPr="004E4EB7" w:rsidRDefault="002C31DA" w:rsidP="00A635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EB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C31DA" w:rsidRDefault="002C31DA" w:rsidP="00A635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4EB7">
        <w:rPr>
          <w:rFonts w:ascii="Times New Roman" w:hAnsi="Times New Roman"/>
          <w:sz w:val="28"/>
          <w:szCs w:val="28"/>
        </w:rPr>
        <w:t>к проекту решения</w:t>
      </w:r>
      <w:r w:rsidRPr="004E4EB7">
        <w:rPr>
          <w:rFonts w:ascii="Times New Roman" w:hAnsi="Times New Roman"/>
          <w:b/>
          <w:sz w:val="28"/>
          <w:szCs w:val="28"/>
        </w:rPr>
        <w:t xml:space="preserve"> </w:t>
      </w:r>
      <w:r w:rsidRPr="004E4EB7">
        <w:rPr>
          <w:rFonts w:ascii="Times New Roman" w:hAnsi="Times New Roman"/>
          <w:sz w:val="28"/>
          <w:szCs w:val="28"/>
        </w:rPr>
        <w:t>Совета депутатов м</w:t>
      </w:r>
      <w:r>
        <w:rPr>
          <w:rFonts w:ascii="Times New Roman" w:hAnsi="Times New Roman"/>
          <w:sz w:val="28"/>
          <w:szCs w:val="28"/>
        </w:rPr>
        <w:t xml:space="preserve">униципального образования </w:t>
      </w:r>
    </w:p>
    <w:p w:rsidR="002C31DA" w:rsidRDefault="002C31DA" w:rsidP="00A635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«Балезинский район»</w:t>
      </w:r>
    </w:p>
    <w:p w:rsidR="002C31DA" w:rsidRPr="004E4EB7" w:rsidRDefault="002C31DA" w:rsidP="00A635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31DA" w:rsidRPr="003D4BF7" w:rsidRDefault="002C31DA" w:rsidP="003D4BF7">
      <w:pPr>
        <w:pStyle w:val="BodyText"/>
        <w:suppressAutoHyphens/>
        <w:spacing w:line="276" w:lineRule="auto"/>
        <w:ind w:right="-2"/>
        <w:jc w:val="center"/>
        <w:rPr>
          <w:szCs w:val="28"/>
        </w:rPr>
      </w:pPr>
      <w:r w:rsidRPr="003D4BF7">
        <w:rPr>
          <w:szCs w:val="28"/>
        </w:rPr>
        <w:t xml:space="preserve">О безвозмездной передаче материальных </w:t>
      </w:r>
      <w:r>
        <w:rPr>
          <w:szCs w:val="28"/>
        </w:rPr>
        <w:t>ценностей</w:t>
      </w:r>
      <w:r w:rsidRPr="003D4BF7">
        <w:rPr>
          <w:szCs w:val="28"/>
        </w:rPr>
        <w:t xml:space="preserve"> </w:t>
      </w:r>
    </w:p>
    <w:p w:rsidR="002C31DA" w:rsidRPr="003D4BF7" w:rsidRDefault="002C31DA" w:rsidP="003D4BF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D4BF7">
        <w:rPr>
          <w:rFonts w:ascii="Times New Roman" w:hAnsi="Times New Roman"/>
          <w:sz w:val="28"/>
          <w:szCs w:val="28"/>
        </w:rPr>
        <w:t>из собственности муниципального образования «Балезинский район» в собс</w:t>
      </w:r>
      <w:r w:rsidRPr="003D4BF7">
        <w:rPr>
          <w:rFonts w:ascii="Times New Roman" w:hAnsi="Times New Roman"/>
          <w:sz w:val="28"/>
          <w:szCs w:val="28"/>
        </w:rPr>
        <w:t>т</w:t>
      </w:r>
      <w:r w:rsidRPr="003D4BF7">
        <w:rPr>
          <w:rFonts w:ascii="Times New Roman" w:hAnsi="Times New Roman"/>
          <w:sz w:val="28"/>
          <w:szCs w:val="28"/>
        </w:rPr>
        <w:t>венность муниципального образования «Исаковское»</w:t>
      </w:r>
    </w:p>
    <w:p w:rsidR="002C31DA" w:rsidRPr="000B3C1E" w:rsidRDefault="002C31DA" w:rsidP="000B3C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C31DA" w:rsidRDefault="002C31DA" w:rsidP="003D4BF7">
      <w:pPr>
        <w:pStyle w:val="BodyText"/>
        <w:suppressAutoHyphens/>
        <w:spacing w:line="276" w:lineRule="auto"/>
        <w:ind w:right="0"/>
        <w:jc w:val="both"/>
      </w:pPr>
      <w:r>
        <w:t xml:space="preserve">         В Администрацию</w:t>
      </w:r>
      <w:r w:rsidRPr="00D773FE">
        <w:t xml:space="preserve"> муниципального образования «</w:t>
      </w:r>
      <w:r>
        <w:t>Балезинский район</w:t>
      </w:r>
      <w:r w:rsidRPr="00D773FE">
        <w:t xml:space="preserve">» </w:t>
      </w:r>
      <w:r>
        <w:t>поступило ходатайство Главы муниципального образования «Исаковское», с просьбой</w:t>
      </w:r>
      <w:r w:rsidRPr="00D773FE">
        <w:t xml:space="preserve"> рассмотреть возможность передачи </w:t>
      </w:r>
      <w:r>
        <w:t>плит перекрытия.</w:t>
      </w:r>
    </w:p>
    <w:p w:rsidR="002C31DA" w:rsidRPr="009E4A48" w:rsidRDefault="002C31DA" w:rsidP="003D4BF7">
      <w:pPr>
        <w:pStyle w:val="BodyText"/>
        <w:suppressAutoHyphens/>
        <w:spacing w:line="276" w:lineRule="auto"/>
        <w:ind w:right="0"/>
        <w:jc w:val="both"/>
        <w:rPr>
          <w:szCs w:val="28"/>
        </w:rPr>
      </w:pPr>
      <w:r w:rsidRPr="009E4A48">
        <w:rPr>
          <w:szCs w:val="28"/>
        </w:rPr>
        <w:t xml:space="preserve">          Указанное Имущество необходимо муниципальному образованию «Исаковское» для исполнения полномочий муниципального образования в соотв</w:t>
      </w:r>
      <w:r>
        <w:rPr>
          <w:szCs w:val="28"/>
        </w:rPr>
        <w:t>етствии с п. 19  ст. 7</w:t>
      </w:r>
      <w:r w:rsidRPr="009E4A48">
        <w:rPr>
          <w:szCs w:val="28"/>
        </w:rPr>
        <w:t xml:space="preserve"> Федерального закона № 131-ФЗ от 6 октября 2003 года «Об общих принципах организации местного самоуправления в Российской Федерации» в целях</w:t>
      </w:r>
      <w:r>
        <w:rPr>
          <w:szCs w:val="28"/>
        </w:rPr>
        <w:t xml:space="preserve"> организации благоустройства территории муниципального образования.</w:t>
      </w:r>
    </w:p>
    <w:p w:rsidR="002C31DA" w:rsidRPr="008832A5" w:rsidRDefault="002C31DA" w:rsidP="008832A5">
      <w:pPr>
        <w:pStyle w:val="BodyText"/>
        <w:suppressAutoHyphens/>
        <w:spacing w:line="276" w:lineRule="auto"/>
        <w:ind w:right="-2"/>
        <w:jc w:val="both"/>
        <w:rPr>
          <w:szCs w:val="28"/>
        </w:rPr>
      </w:pPr>
      <w:r w:rsidRPr="003D4BF7">
        <w:t xml:space="preserve">         В связи с вышеуказанным предлагается на рассмотрение сессии Совета депутатов проект решения «О безвозмездной передаче материальных </w:t>
      </w:r>
      <w:r>
        <w:t>ценностей</w:t>
      </w:r>
      <w:r w:rsidRPr="003D4BF7">
        <w:t xml:space="preserve"> из собственности муниципального образования «Балезинский район» в собственность муниципального образования «Исаковское».</w:t>
      </w:r>
    </w:p>
    <w:p w:rsidR="002C31DA" w:rsidRPr="003D4BF7" w:rsidRDefault="002C31DA" w:rsidP="003D4BF7">
      <w:pPr>
        <w:pStyle w:val="BodyText"/>
        <w:suppressAutoHyphens/>
        <w:spacing w:line="276" w:lineRule="auto"/>
        <w:ind w:right="0"/>
        <w:jc w:val="both"/>
        <w:rPr>
          <w:szCs w:val="28"/>
        </w:rPr>
      </w:pPr>
    </w:p>
    <w:p w:rsidR="002C31DA" w:rsidRPr="003D4BF7" w:rsidRDefault="002C31DA" w:rsidP="003D4BF7">
      <w:pPr>
        <w:pStyle w:val="BodyText"/>
        <w:suppressAutoHyphens/>
        <w:spacing w:line="276" w:lineRule="auto"/>
        <w:ind w:right="-2"/>
        <w:jc w:val="both"/>
        <w:rPr>
          <w:szCs w:val="28"/>
        </w:rPr>
      </w:pPr>
    </w:p>
    <w:p w:rsidR="002C31DA" w:rsidRPr="003D4BF7" w:rsidRDefault="002C31DA" w:rsidP="003D4BF7">
      <w:pPr>
        <w:pStyle w:val="BodyText"/>
        <w:suppressAutoHyphens/>
        <w:spacing w:line="276" w:lineRule="auto"/>
        <w:ind w:right="-2"/>
        <w:jc w:val="both"/>
        <w:rPr>
          <w:szCs w:val="28"/>
        </w:rPr>
      </w:pPr>
    </w:p>
    <w:p w:rsidR="002C31DA" w:rsidRDefault="002C31DA" w:rsidP="003D4BF7">
      <w:pPr>
        <w:pStyle w:val="BodyText"/>
        <w:suppressAutoHyphens/>
        <w:ind w:right="-2"/>
        <w:jc w:val="both"/>
      </w:pPr>
    </w:p>
    <w:p w:rsidR="002C31DA" w:rsidRPr="00C50D8E" w:rsidRDefault="002C31DA" w:rsidP="00C50D8E">
      <w:pPr>
        <w:pStyle w:val="BodyText"/>
        <w:suppressAutoHyphens/>
        <w:ind w:right="-2"/>
        <w:jc w:val="center"/>
        <w:rPr>
          <w:szCs w:val="28"/>
        </w:rPr>
      </w:pPr>
      <w:r>
        <w:t>Начальник УИЗО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А.Н. Смирнов</w:t>
      </w:r>
    </w:p>
    <w:sectPr w:rsidR="002C31DA" w:rsidRPr="00C50D8E" w:rsidSect="009E4A48">
      <w:pgSz w:w="11906" w:h="16838"/>
      <w:pgMar w:top="1134" w:right="680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F75"/>
    <w:rsid w:val="00015E11"/>
    <w:rsid w:val="00040949"/>
    <w:rsid w:val="000B3C1E"/>
    <w:rsid w:val="00150CDE"/>
    <w:rsid w:val="00187307"/>
    <w:rsid w:val="001F3504"/>
    <w:rsid w:val="00281C9E"/>
    <w:rsid w:val="002C31DA"/>
    <w:rsid w:val="002C4503"/>
    <w:rsid w:val="0031090C"/>
    <w:rsid w:val="00325A19"/>
    <w:rsid w:val="0033314E"/>
    <w:rsid w:val="0033328E"/>
    <w:rsid w:val="00352C83"/>
    <w:rsid w:val="003704AF"/>
    <w:rsid w:val="00386980"/>
    <w:rsid w:val="00395A9A"/>
    <w:rsid w:val="003C5B7F"/>
    <w:rsid w:val="003D3ED9"/>
    <w:rsid w:val="003D4BF7"/>
    <w:rsid w:val="003F6351"/>
    <w:rsid w:val="0040667E"/>
    <w:rsid w:val="00411045"/>
    <w:rsid w:val="004A6331"/>
    <w:rsid w:val="004E4EB7"/>
    <w:rsid w:val="00543C70"/>
    <w:rsid w:val="00545801"/>
    <w:rsid w:val="005B06C0"/>
    <w:rsid w:val="005B61A7"/>
    <w:rsid w:val="00610F04"/>
    <w:rsid w:val="00616FD6"/>
    <w:rsid w:val="00635BC4"/>
    <w:rsid w:val="00641C2A"/>
    <w:rsid w:val="00642F4D"/>
    <w:rsid w:val="006E152B"/>
    <w:rsid w:val="00701E0D"/>
    <w:rsid w:val="0071205D"/>
    <w:rsid w:val="00727634"/>
    <w:rsid w:val="00785B4A"/>
    <w:rsid w:val="007A26D2"/>
    <w:rsid w:val="007F22EB"/>
    <w:rsid w:val="007F4DDE"/>
    <w:rsid w:val="00805FCA"/>
    <w:rsid w:val="00816838"/>
    <w:rsid w:val="008832A5"/>
    <w:rsid w:val="00893D69"/>
    <w:rsid w:val="008A7CE7"/>
    <w:rsid w:val="00911528"/>
    <w:rsid w:val="00930DE1"/>
    <w:rsid w:val="00933BE0"/>
    <w:rsid w:val="0095161A"/>
    <w:rsid w:val="00961C8B"/>
    <w:rsid w:val="00972B25"/>
    <w:rsid w:val="00990A5A"/>
    <w:rsid w:val="009A04D5"/>
    <w:rsid w:val="009E4A48"/>
    <w:rsid w:val="00A15517"/>
    <w:rsid w:val="00A23C0C"/>
    <w:rsid w:val="00A63557"/>
    <w:rsid w:val="00A852FE"/>
    <w:rsid w:val="00AA4F63"/>
    <w:rsid w:val="00AC71E1"/>
    <w:rsid w:val="00AD5BFB"/>
    <w:rsid w:val="00B42E45"/>
    <w:rsid w:val="00B72E59"/>
    <w:rsid w:val="00BA4497"/>
    <w:rsid w:val="00BA76BE"/>
    <w:rsid w:val="00C168FD"/>
    <w:rsid w:val="00C341CB"/>
    <w:rsid w:val="00C50D8E"/>
    <w:rsid w:val="00C5602A"/>
    <w:rsid w:val="00C75460"/>
    <w:rsid w:val="00CE0EB8"/>
    <w:rsid w:val="00D22A4A"/>
    <w:rsid w:val="00D318B8"/>
    <w:rsid w:val="00D74071"/>
    <w:rsid w:val="00D773FE"/>
    <w:rsid w:val="00D776D1"/>
    <w:rsid w:val="00DA0DC6"/>
    <w:rsid w:val="00DC2361"/>
    <w:rsid w:val="00E018C2"/>
    <w:rsid w:val="00E450E9"/>
    <w:rsid w:val="00EA4815"/>
    <w:rsid w:val="00EE6A68"/>
    <w:rsid w:val="00F0172F"/>
    <w:rsid w:val="00F82F75"/>
    <w:rsid w:val="00F92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02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3314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314E"/>
    <w:rPr>
      <w:rFonts w:ascii="Segoe UI" w:hAnsi="Segoe UI" w:cs="Times New Roman"/>
      <w:sz w:val="18"/>
    </w:rPr>
  </w:style>
  <w:style w:type="paragraph" w:customStyle="1" w:styleId="Style3">
    <w:name w:val="Style3"/>
    <w:basedOn w:val="Normal"/>
    <w:uiPriority w:val="99"/>
    <w:rsid w:val="00616FD6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Normal"/>
    <w:uiPriority w:val="99"/>
    <w:rsid w:val="00616FD6"/>
    <w:pPr>
      <w:widowControl w:val="0"/>
      <w:autoSpaceDE w:val="0"/>
      <w:autoSpaceDN w:val="0"/>
      <w:adjustRightInd w:val="0"/>
      <w:spacing w:after="0" w:line="310" w:lineRule="exact"/>
      <w:ind w:firstLine="494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C168FD"/>
    <w:pPr>
      <w:widowControl w:val="0"/>
      <w:autoSpaceDE w:val="0"/>
      <w:autoSpaceDN w:val="0"/>
      <w:adjustRightInd w:val="0"/>
      <w:spacing w:after="0" w:line="221" w:lineRule="exact"/>
      <w:ind w:firstLine="514"/>
      <w:jc w:val="both"/>
    </w:pPr>
    <w:rPr>
      <w:rFonts w:ascii="Times New Roman" w:hAnsi="Times New Roman"/>
      <w:sz w:val="24"/>
      <w:szCs w:val="24"/>
    </w:rPr>
  </w:style>
  <w:style w:type="character" w:customStyle="1" w:styleId="FontStyle29">
    <w:name w:val="Font Style29"/>
    <w:uiPriority w:val="99"/>
    <w:rsid w:val="00C168FD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1"/>
    <w:uiPriority w:val="99"/>
    <w:rsid w:val="000B3C1E"/>
    <w:pPr>
      <w:spacing w:after="0" w:line="240" w:lineRule="auto"/>
      <w:ind w:right="5668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C4503"/>
    <w:rPr>
      <w:rFonts w:cs="Times New Roman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0B3C1E"/>
    <w:rPr>
      <w:rFonts w:cs="Times New Roman"/>
      <w:sz w:val="28"/>
      <w:lang w:val="ru-RU"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95161A"/>
    <w:rPr>
      <w:rFonts w:cs="Times New Roman"/>
    </w:rPr>
  </w:style>
  <w:style w:type="character" w:styleId="Hyperlink">
    <w:name w:val="Hyperlink"/>
    <w:basedOn w:val="DefaultParagraphFont"/>
    <w:uiPriority w:val="99"/>
    <w:rsid w:val="0095161A"/>
    <w:rPr>
      <w:rFonts w:cs="Times New Roman"/>
      <w:color w:val="0000FF"/>
      <w:u w:val="single"/>
    </w:rPr>
  </w:style>
  <w:style w:type="paragraph" w:customStyle="1" w:styleId="Style10">
    <w:name w:val="Style10"/>
    <w:basedOn w:val="Normal"/>
    <w:uiPriority w:val="99"/>
    <w:rsid w:val="00543C70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30">
    <w:name w:val="Font Style30"/>
    <w:uiPriority w:val="99"/>
    <w:rsid w:val="00543C70"/>
    <w:rPr>
      <w:rFonts w:ascii="Times New Roman" w:hAnsi="Times New Roman"/>
      <w:b/>
      <w:sz w:val="20"/>
    </w:rPr>
  </w:style>
  <w:style w:type="paragraph" w:customStyle="1" w:styleId="Style11">
    <w:name w:val="Style11"/>
    <w:basedOn w:val="Normal"/>
    <w:uiPriority w:val="99"/>
    <w:rsid w:val="00543C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">
    <w:name w:val="Знак Знак"/>
    <w:basedOn w:val="DefaultParagraphFont"/>
    <w:uiPriority w:val="99"/>
    <w:rsid w:val="003D4BF7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428</TotalTime>
  <Pages>1</Pages>
  <Words>172</Words>
  <Characters>986</Characters>
  <Application>Microsoft Office Outlook</Application>
  <DocSecurity>0</DocSecurity>
  <Lines>0</Lines>
  <Paragraphs>0</Paragraphs>
  <ScaleCrop>false</ScaleCrop>
  <Company>ZAGS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admkom01</dc:creator>
  <cp:keywords/>
  <dc:description/>
  <cp:lastModifiedBy>COMP4</cp:lastModifiedBy>
  <cp:revision>23</cp:revision>
  <cp:lastPrinted>2020-10-26T09:51:00Z</cp:lastPrinted>
  <dcterms:created xsi:type="dcterms:W3CDTF">2015-12-03T07:04:00Z</dcterms:created>
  <dcterms:modified xsi:type="dcterms:W3CDTF">2020-10-26T09:51:00Z</dcterms:modified>
</cp:coreProperties>
</file>